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97671" w:rsidRPr="00D97671" w:rsidTr="00B529C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proofErr w:type="spellStart"/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Κιτ</w:t>
            </w:r>
            <w:proofErr w:type="spellEnd"/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απομόνωσης </w:t>
            </w:r>
            <w:proofErr w:type="spellStart"/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νουκλεϊκών</w:t>
            </w:r>
            <w:proofErr w:type="spellEnd"/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οξέων </w:t>
            </w:r>
            <w:bookmarkEnd w:id="0"/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(DNA/</w:t>
            </w:r>
            <w:proofErr w:type="spellStart"/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mRNA</w:t>
            </w:r>
            <w:proofErr w:type="spellEnd"/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/</w:t>
            </w:r>
            <w:proofErr w:type="spellStart"/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miRNA</w:t>
            </w:r>
            <w:proofErr w:type="spellEnd"/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 για 50 δείγματα</w:t>
            </w:r>
          </w:p>
        </w:tc>
      </w:tr>
      <w:tr w:rsidR="00D97671" w:rsidRPr="00D97671" w:rsidTr="00B529C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97671" w:rsidRPr="00D97671" w:rsidTr="00B529C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97671" w:rsidRPr="00D97671" w:rsidTr="00B529C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9767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976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976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976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976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97671" w:rsidRPr="00D97671" w:rsidTr="00B529C8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διαθέτει 50 στήλες για απομόνωση </w:t>
            </w:r>
            <w:r w:rsidRPr="00D9767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DNA</w:t>
            </w:r>
          </w:p>
        </w:tc>
        <w:tc>
          <w:tcPr>
            <w:tcW w:w="1080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97671" w:rsidRPr="00D97671" w:rsidTr="00B529C8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διαθέτει 50 στήλες για απομόνωση </w:t>
            </w:r>
            <w:r w:rsidRPr="00D9767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RNA</w:t>
            </w:r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και </w:t>
            </w:r>
            <w:r w:rsidRPr="00D9767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miRNA</w:t>
            </w:r>
          </w:p>
        </w:tc>
        <w:tc>
          <w:tcPr>
            <w:tcW w:w="1080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97671" w:rsidRPr="00D97671" w:rsidTr="00B529C8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είναι κατάλληλο για απομόνωση </w:t>
            </w:r>
            <w:proofErr w:type="spellStart"/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>νουκλεϊκών</w:t>
            </w:r>
            <w:proofErr w:type="spellEnd"/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οξέων από κύτταρα</w:t>
            </w:r>
          </w:p>
        </w:tc>
        <w:tc>
          <w:tcPr>
            <w:tcW w:w="1080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97671" w:rsidRPr="00D97671" w:rsidTr="00B529C8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είναι κατάλληλο για απομόνωση </w:t>
            </w:r>
            <w:proofErr w:type="spellStart"/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>νουκλεϊκών</w:t>
            </w:r>
            <w:proofErr w:type="spellEnd"/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οξέων από ιστούς</w:t>
            </w:r>
          </w:p>
        </w:tc>
        <w:tc>
          <w:tcPr>
            <w:tcW w:w="1080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97671" w:rsidRPr="00D97671" w:rsidTr="00B529C8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είναι κατάλληλο για απομόνωση </w:t>
            </w:r>
            <w:proofErr w:type="spellStart"/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>νουκλεϊκών</w:t>
            </w:r>
            <w:proofErr w:type="spellEnd"/>
            <w:r w:rsidRPr="00D9767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οξέων από αίμα</w:t>
            </w:r>
          </w:p>
        </w:tc>
        <w:tc>
          <w:tcPr>
            <w:tcW w:w="1080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97671" w:rsidRPr="00D97671" w:rsidTr="00B529C8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9767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9767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7671" w:rsidRPr="00D97671" w:rsidRDefault="00D97671" w:rsidP="00D9767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9767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CB73E1"/>
    <w:rsid w:val="00D2557A"/>
    <w:rsid w:val="00D9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755E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AC246C24</Template>
  <TotalTime>1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2025-12-01T09:32:00Z</dcterms:created>
  <dcterms:modified xsi:type="dcterms:W3CDTF">2025-12-01T09:32:00Z</dcterms:modified>
</cp:coreProperties>
</file>